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69D10" w14:textId="77777777" w:rsidR="008D4DFB" w:rsidRPr="00484CAB" w:rsidRDefault="008D4DFB" w:rsidP="008D4DFB">
      <w:pPr>
        <w:pStyle w:val="Nagwek4"/>
        <w:rPr>
          <w:rFonts w:ascii="Arial" w:hAnsi="Arial" w:cs="Arial"/>
          <w:bCs/>
          <w:i w:val="0"/>
          <w:sz w:val="22"/>
          <w:szCs w:val="24"/>
        </w:rPr>
      </w:pPr>
      <w:r w:rsidRPr="00484CAB">
        <w:rPr>
          <w:rFonts w:ascii="Arial" w:hAnsi="Arial" w:cs="Arial"/>
          <w:bCs/>
          <w:i w:val="0"/>
          <w:sz w:val="22"/>
          <w:szCs w:val="24"/>
        </w:rPr>
        <w:t xml:space="preserve">Załącznik nr </w:t>
      </w:r>
      <w:r w:rsidR="00A5201C" w:rsidRPr="00A5201C">
        <w:rPr>
          <w:rFonts w:ascii="Arial" w:hAnsi="Arial" w:cs="Arial"/>
          <w:bCs/>
          <w:i w:val="0"/>
          <w:sz w:val="22"/>
          <w:szCs w:val="24"/>
        </w:rPr>
        <w:t>3</w:t>
      </w:r>
      <w:r w:rsidRPr="00484CAB">
        <w:rPr>
          <w:rFonts w:ascii="Arial" w:hAnsi="Arial" w:cs="Arial"/>
          <w:bCs/>
          <w:i w:val="0"/>
          <w:sz w:val="22"/>
          <w:szCs w:val="24"/>
        </w:rPr>
        <w:t xml:space="preserve"> do SWZ</w:t>
      </w:r>
    </w:p>
    <w:p w14:paraId="29746F8A" w14:textId="77777777" w:rsidR="008D4DFB" w:rsidRPr="00484CAB" w:rsidRDefault="008D4DFB" w:rsidP="008D4DFB">
      <w:pPr>
        <w:spacing w:after="0" w:line="480" w:lineRule="auto"/>
        <w:rPr>
          <w:rFonts w:ascii="Arial" w:hAnsi="Arial" w:cs="Arial"/>
          <w:b/>
          <w:szCs w:val="24"/>
        </w:rPr>
      </w:pPr>
    </w:p>
    <w:p w14:paraId="72E7DD38" w14:textId="77777777" w:rsidR="008D4DFB" w:rsidRPr="00484CAB" w:rsidRDefault="008D4DFB" w:rsidP="00130C3B">
      <w:pPr>
        <w:spacing w:after="80" w:line="240" w:lineRule="auto"/>
        <w:ind w:left="3686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Zamawiający:</w:t>
      </w:r>
    </w:p>
    <w:p w14:paraId="441E9040" w14:textId="77777777" w:rsidR="008D4DFB" w:rsidRPr="00484CAB" w:rsidRDefault="00A5201C" w:rsidP="00130C3B">
      <w:pPr>
        <w:pStyle w:val="Tekstpodstawowy"/>
        <w:spacing w:after="0"/>
        <w:ind w:left="3686"/>
        <w:rPr>
          <w:rFonts w:ascii="Arial" w:hAnsi="Arial" w:cs="Arial"/>
          <w:sz w:val="22"/>
        </w:rPr>
      </w:pPr>
      <w:r w:rsidRPr="00A5201C">
        <w:rPr>
          <w:rFonts w:ascii="Arial" w:hAnsi="Arial" w:cs="Arial"/>
          <w:sz w:val="22"/>
        </w:rPr>
        <w:t>Gmina Łąck - Gminny Zakład Komunalny w Łącku</w:t>
      </w:r>
    </w:p>
    <w:p w14:paraId="6390B819" w14:textId="18EA527E" w:rsidR="008D4DFB" w:rsidRPr="00484CAB" w:rsidRDefault="00D804B8" w:rsidP="00130C3B">
      <w:pPr>
        <w:pStyle w:val="Tekstpodstawowy"/>
        <w:spacing w:after="0" w:line="276" w:lineRule="auto"/>
        <w:ind w:left="368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ul. </w:t>
      </w:r>
      <w:r w:rsidR="00A5201C" w:rsidRPr="00A5201C">
        <w:rPr>
          <w:rFonts w:ascii="Arial" w:hAnsi="Arial" w:cs="Arial"/>
          <w:sz w:val="22"/>
        </w:rPr>
        <w:t>Brzozowa</w:t>
      </w:r>
      <w:r w:rsidR="008D4DFB" w:rsidRPr="00484CAB">
        <w:rPr>
          <w:rFonts w:ascii="Arial" w:hAnsi="Arial" w:cs="Arial"/>
          <w:sz w:val="22"/>
        </w:rPr>
        <w:t xml:space="preserve"> </w:t>
      </w:r>
      <w:r w:rsidR="00A5201C" w:rsidRPr="00A5201C">
        <w:rPr>
          <w:rFonts w:ascii="Arial" w:hAnsi="Arial" w:cs="Arial"/>
          <w:sz w:val="22"/>
        </w:rPr>
        <w:t>1</w:t>
      </w:r>
      <w:r w:rsidR="00130C3B">
        <w:rPr>
          <w:rFonts w:ascii="Arial" w:hAnsi="Arial" w:cs="Arial"/>
          <w:sz w:val="22"/>
        </w:rPr>
        <w:t>,</w:t>
      </w:r>
      <w:r w:rsidR="00A51DC2">
        <w:rPr>
          <w:rFonts w:ascii="Arial" w:hAnsi="Arial" w:cs="Arial"/>
          <w:sz w:val="22"/>
        </w:rPr>
        <w:t xml:space="preserve"> </w:t>
      </w:r>
      <w:r w:rsidR="00A5201C" w:rsidRPr="00A5201C">
        <w:rPr>
          <w:rFonts w:ascii="Arial" w:hAnsi="Arial" w:cs="Arial"/>
          <w:sz w:val="22"/>
        </w:rPr>
        <w:t>09-520</w:t>
      </w:r>
      <w:r w:rsidR="008D4DFB" w:rsidRPr="00484CAB">
        <w:rPr>
          <w:rFonts w:ascii="Arial" w:hAnsi="Arial" w:cs="Arial"/>
          <w:sz w:val="22"/>
        </w:rPr>
        <w:t xml:space="preserve"> </w:t>
      </w:r>
      <w:r w:rsidR="00A5201C" w:rsidRPr="00A5201C">
        <w:rPr>
          <w:rFonts w:ascii="Arial" w:hAnsi="Arial" w:cs="Arial"/>
          <w:sz w:val="22"/>
        </w:rPr>
        <w:t>Łąck</w:t>
      </w:r>
    </w:p>
    <w:p w14:paraId="41F3708C" w14:textId="77777777" w:rsidR="008D4DFB" w:rsidRPr="0012157F" w:rsidRDefault="008D4DFB" w:rsidP="008D4DFB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</w:p>
    <w:p w14:paraId="3331800E" w14:textId="77777777" w:rsidR="008D4DFB" w:rsidRPr="00484CAB" w:rsidRDefault="008D4DFB" w:rsidP="008D4DFB">
      <w:pPr>
        <w:spacing w:after="0" w:line="480" w:lineRule="auto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Podmiot udostępniający zasoby:</w:t>
      </w:r>
    </w:p>
    <w:p w14:paraId="0D0A60B9" w14:textId="77777777" w:rsidR="008D4DFB" w:rsidRPr="0012157F" w:rsidRDefault="008D4DFB" w:rsidP="008D4DFB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…………………………………………………………………</w:t>
      </w:r>
      <w:r w:rsidRPr="0012157F">
        <w:rPr>
          <w:rFonts w:ascii="Arial" w:hAnsi="Arial" w:cs="Arial"/>
        </w:rPr>
        <w:t>…</w:t>
      </w:r>
    </w:p>
    <w:p w14:paraId="622D3F32" w14:textId="77777777" w:rsidR="008D4DFB" w:rsidRPr="0012157F" w:rsidRDefault="008D4DFB" w:rsidP="008D4DFB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adres, w zależności od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podmiotu: NIP/PESEL, KRS/</w:t>
      </w:r>
      <w:proofErr w:type="spellStart"/>
      <w:r w:rsidRPr="0012157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2157F">
        <w:rPr>
          <w:rFonts w:ascii="Arial" w:hAnsi="Arial" w:cs="Arial"/>
          <w:i/>
          <w:sz w:val="16"/>
          <w:szCs w:val="16"/>
        </w:rPr>
        <w:t>)</w:t>
      </w:r>
    </w:p>
    <w:p w14:paraId="7CDE3E85" w14:textId="77777777" w:rsidR="008D4DFB" w:rsidRPr="00484CAB" w:rsidRDefault="008D4DFB" w:rsidP="008D4DFB">
      <w:pPr>
        <w:spacing w:after="0" w:line="480" w:lineRule="auto"/>
        <w:rPr>
          <w:rFonts w:ascii="Arial" w:hAnsi="Arial" w:cs="Arial"/>
          <w:szCs w:val="24"/>
          <w:u w:val="single"/>
        </w:rPr>
      </w:pPr>
      <w:r w:rsidRPr="00484CAB">
        <w:rPr>
          <w:rFonts w:ascii="Arial" w:hAnsi="Arial" w:cs="Arial"/>
          <w:szCs w:val="24"/>
          <w:u w:val="single"/>
        </w:rPr>
        <w:t>reprezentowany przez:</w:t>
      </w:r>
    </w:p>
    <w:p w14:paraId="751180F4" w14:textId="77777777" w:rsidR="008D4DFB" w:rsidRPr="0012157F" w:rsidRDefault="008D4DFB" w:rsidP="008D4DFB">
      <w:pPr>
        <w:spacing w:after="40" w:line="240" w:lineRule="auto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…………………………………………………………………</w:t>
      </w:r>
      <w:r w:rsidRPr="0012157F">
        <w:rPr>
          <w:rFonts w:ascii="Arial" w:hAnsi="Arial" w:cs="Arial"/>
        </w:rPr>
        <w:t>…</w:t>
      </w:r>
    </w:p>
    <w:p w14:paraId="3B8D0E98" w14:textId="77777777" w:rsidR="008D4DFB" w:rsidRPr="00612283" w:rsidRDefault="008D4DFB" w:rsidP="008D4DFB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201C" w:rsidRPr="0012157F" w14:paraId="03B90A2E" w14:textId="77777777" w:rsidTr="00EE3645">
        <w:tc>
          <w:tcPr>
            <w:tcW w:w="9104" w:type="dxa"/>
            <w:shd w:val="clear" w:color="auto" w:fill="D9D9D9"/>
          </w:tcPr>
          <w:p w14:paraId="2D75C419" w14:textId="77777777" w:rsidR="00A5201C" w:rsidRPr="00484CAB" w:rsidRDefault="00A5201C" w:rsidP="00EE3645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484CAB">
              <w:rPr>
                <w:rFonts w:ascii="Arial" w:hAnsi="Arial" w:cs="Arial"/>
                <w:b/>
                <w:sz w:val="26"/>
                <w:szCs w:val="26"/>
              </w:rPr>
              <w:t>OŚWIADCZENIE PODMIOTU UDOSTĘPNIAJĄCEGO ZASOBY</w:t>
            </w:r>
          </w:p>
          <w:p w14:paraId="19F0B59F" w14:textId="3012DC14" w:rsidR="00A5201C" w:rsidRPr="00484CAB" w:rsidRDefault="00A5201C" w:rsidP="00EE3645">
            <w:pPr>
              <w:jc w:val="both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szCs w:val="24"/>
              </w:rPr>
              <w:t xml:space="preserve">składane na podstawie art. 125 ust. 5 ustawy z dnia 11 września 2019 r. Prawo zamówień publicznych </w:t>
            </w:r>
            <w:r w:rsidRPr="00A5201C">
              <w:rPr>
                <w:rFonts w:ascii="Arial" w:hAnsi="Arial" w:cs="Arial"/>
                <w:szCs w:val="24"/>
              </w:rPr>
              <w:t>(</w:t>
            </w:r>
            <w:proofErr w:type="spellStart"/>
            <w:r w:rsidRPr="00A5201C">
              <w:rPr>
                <w:rFonts w:ascii="Arial" w:hAnsi="Arial" w:cs="Arial"/>
                <w:szCs w:val="24"/>
              </w:rPr>
              <w:t>t.j</w:t>
            </w:r>
            <w:proofErr w:type="spellEnd"/>
            <w:r w:rsidRPr="00A5201C">
              <w:rPr>
                <w:rFonts w:ascii="Arial" w:hAnsi="Arial" w:cs="Arial"/>
                <w:szCs w:val="24"/>
              </w:rPr>
              <w:t xml:space="preserve">. Dz. U. z 2024 r. poz. 1320 z </w:t>
            </w:r>
            <w:proofErr w:type="spellStart"/>
            <w:r w:rsidRPr="00A5201C">
              <w:rPr>
                <w:rFonts w:ascii="Arial" w:hAnsi="Arial" w:cs="Arial"/>
                <w:szCs w:val="24"/>
              </w:rPr>
              <w:t>p</w:t>
            </w:r>
            <w:r w:rsidR="00A51DC2">
              <w:rPr>
                <w:rFonts w:ascii="Arial" w:hAnsi="Arial" w:cs="Arial"/>
                <w:szCs w:val="24"/>
              </w:rPr>
              <w:t>óź</w:t>
            </w:r>
            <w:r w:rsidRPr="00A5201C">
              <w:rPr>
                <w:rFonts w:ascii="Arial" w:hAnsi="Arial" w:cs="Arial"/>
                <w:szCs w:val="24"/>
              </w:rPr>
              <w:t>n</w:t>
            </w:r>
            <w:proofErr w:type="spellEnd"/>
            <w:r w:rsidRPr="00A5201C">
              <w:rPr>
                <w:rFonts w:ascii="Arial" w:hAnsi="Arial" w:cs="Arial"/>
                <w:szCs w:val="24"/>
              </w:rPr>
              <w:t>. zm.)</w:t>
            </w:r>
            <w:r w:rsidRPr="00484CAB">
              <w:rPr>
                <w:rFonts w:ascii="Arial" w:hAnsi="Arial" w:cs="Arial"/>
                <w:szCs w:val="24"/>
              </w:rPr>
              <w:t xml:space="preserve"> (dalej jako: ustawa </w:t>
            </w:r>
            <w:proofErr w:type="spellStart"/>
            <w:r w:rsidRPr="00484CAB">
              <w:rPr>
                <w:rFonts w:ascii="Arial" w:hAnsi="Arial" w:cs="Arial"/>
                <w:szCs w:val="24"/>
              </w:rPr>
              <w:t>Pzp</w:t>
            </w:r>
            <w:proofErr w:type="spellEnd"/>
            <w:r w:rsidRPr="00484CAB">
              <w:rPr>
                <w:rFonts w:ascii="Arial" w:hAnsi="Arial" w:cs="Arial"/>
                <w:szCs w:val="24"/>
              </w:rPr>
              <w:t>).</w:t>
            </w:r>
          </w:p>
          <w:p w14:paraId="427453A0" w14:textId="77777777" w:rsidR="00A5201C" w:rsidRPr="00534752" w:rsidRDefault="00A5201C" w:rsidP="00EE3645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34752">
              <w:rPr>
                <w:rFonts w:ascii="Arial" w:hAnsi="Arial" w:cs="Arial"/>
                <w:i/>
                <w:iCs/>
                <w:sz w:val="18"/>
                <w:szCs w:val="18"/>
                <w:u w:val="single"/>
              </w:rPr>
              <w:t>Uwaga</w:t>
            </w:r>
            <w:r w:rsidRPr="0053475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Niniejsze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oświadczenie</w:t>
            </w:r>
            <w:r w:rsidRPr="0053475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6CC82D26" w14:textId="77777777" w:rsidR="008D4DFB" w:rsidRPr="00484CAB" w:rsidRDefault="008D4DFB" w:rsidP="008D4DFB">
      <w:pPr>
        <w:spacing w:before="360" w:after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Na potrzeby postępowania o udzielenie zamówienia publicznego pn.:</w:t>
      </w:r>
    </w:p>
    <w:p w14:paraId="5678EB9C" w14:textId="3605F5BE" w:rsidR="008D4DFB" w:rsidRPr="00484CAB" w:rsidRDefault="00A5201C" w:rsidP="008D4DFB">
      <w:pPr>
        <w:spacing w:after="240" w:line="276" w:lineRule="auto"/>
        <w:jc w:val="center"/>
        <w:rPr>
          <w:rFonts w:ascii="Arial" w:hAnsi="Arial" w:cs="Arial"/>
          <w:b/>
          <w:szCs w:val="24"/>
        </w:rPr>
      </w:pPr>
      <w:r w:rsidRPr="00A5201C">
        <w:rPr>
          <w:rFonts w:ascii="Arial" w:hAnsi="Arial" w:cs="Arial"/>
          <w:b/>
          <w:szCs w:val="24"/>
        </w:rPr>
        <w:t>Remont dróg w m</w:t>
      </w:r>
      <w:r w:rsidR="00EC4C37">
        <w:rPr>
          <w:rFonts w:ascii="Arial" w:hAnsi="Arial" w:cs="Arial"/>
          <w:b/>
          <w:szCs w:val="24"/>
        </w:rPr>
        <w:t>iejscowości</w:t>
      </w:r>
      <w:r w:rsidRPr="00A5201C">
        <w:rPr>
          <w:rFonts w:ascii="Arial" w:hAnsi="Arial" w:cs="Arial"/>
          <w:b/>
          <w:szCs w:val="24"/>
        </w:rPr>
        <w:t xml:space="preserve"> Łąck</w:t>
      </w:r>
    </w:p>
    <w:p w14:paraId="77F3B395" w14:textId="77777777" w:rsidR="008D4DFB" w:rsidRPr="00484CAB" w:rsidRDefault="008D4DFB" w:rsidP="008D4DFB">
      <w:pPr>
        <w:spacing w:after="240" w:line="480" w:lineRule="auto"/>
        <w:jc w:val="center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szCs w:val="24"/>
        </w:rPr>
        <w:t>Znak sprawy:</w:t>
      </w:r>
      <w:r w:rsidRPr="00484CAB">
        <w:rPr>
          <w:rFonts w:ascii="Arial" w:hAnsi="Arial" w:cs="Arial"/>
          <w:b/>
          <w:szCs w:val="24"/>
        </w:rPr>
        <w:t xml:space="preserve"> </w:t>
      </w:r>
      <w:r w:rsidR="00A5201C" w:rsidRPr="00A5201C">
        <w:rPr>
          <w:rFonts w:ascii="Arial" w:hAnsi="Arial" w:cs="Arial"/>
          <w:b/>
          <w:szCs w:val="24"/>
        </w:rPr>
        <w:t>GZK.MK.261.1.2026</w:t>
      </w:r>
    </w:p>
    <w:p w14:paraId="5B3D5B41" w14:textId="58DEBE2D" w:rsidR="008D4DFB" w:rsidRPr="00484CAB" w:rsidRDefault="008D4DFB" w:rsidP="008D4DFB">
      <w:pPr>
        <w:spacing w:after="24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oświadczam, co następuje: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D4DFB" w:rsidRPr="00484CAB" w14:paraId="24995977" w14:textId="77777777" w:rsidTr="00F35888">
        <w:tc>
          <w:tcPr>
            <w:tcW w:w="9072" w:type="dxa"/>
            <w:shd w:val="clear" w:color="auto" w:fill="D9D9D9"/>
          </w:tcPr>
          <w:p w14:paraId="5BE2BDD4" w14:textId="77777777" w:rsidR="008D4DFB" w:rsidRPr="00484CAB" w:rsidRDefault="008D4DFB" w:rsidP="00F35888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OŚWIADCZENIA DOTYCZĄCE PODSTAW WYKLUCZENIA</w:t>
            </w:r>
          </w:p>
        </w:tc>
      </w:tr>
    </w:tbl>
    <w:p w14:paraId="2A09EFD7" w14:textId="77777777" w:rsidR="008D4DFB" w:rsidRPr="00484CAB" w:rsidRDefault="008D4DFB" w:rsidP="008D4DFB">
      <w:pPr>
        <w:spacing w:before="240" w:after="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Oświadczam, że nie podlegam wykluczeniu z postępowania na podstawie </w:t>
      </w:r>
      <w:r w:rsidRPr="00484CAB">
        <w:rPr>
          <w:rFonts w:ascii="Arial" w:hAnsi="Arial" w:cs="Arial"/>
          <w:szCs w:val="24"/>
        </w:rPr>
        <w:br/>
        <w:t xml:space="preserve">art. 108 ust 1 ustawy </w:t>
      </w:r>
      <w:proofErr w:type="spellStart"/>
      <w:r w:rsidRPr="00484CAB">
        <w:rPr>
          <w:rFonts w:ascii="Arial" w:hAnsi="Arial" w:cs="Arial"/>
          <w:szCs w:val="24"/>
        </w:rPr>
        <w:t>Pzp</w:t>
      </w:r>
      <w:proofErr w:type="spellEnd"/>
      <w:r w:rsidRPr="00484CAB">
        <w:rPr>
          <w:rFonts w:ascii="Arial" w:hAnsi="Arial" w:cs="Arial"/>
          <w:szCs w:val="24"/>
        </w:rPr>
        <w:t>.</w:t>
      </w:r>
    </w:p>
    <w:p w14:paraId="5A42DB21" w14:textId="77777777" w:rsidR="00A5201C" w:rsidRPr="00992BD8" w:rsidRDefault="00A5201C" w:rsidP="00A5201C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51DD5A87" w14:textId="77777777" w:rsidR="008D4DFB" w:rsidRPr="00922A11" w:rsidRDefault="00A5201C" w:rsidP="00A5201C">
      <w:pPr>
        <w:spacing w:after="0" w:line="276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484CAB">
        <w:rPr>
          <w:rFonts w:ascii="Arial" w:hAnsi="Arial" w:cs="Arial"/>
          <w:szCs w:val="24"/>
        </w:rPr>
        <w:t xml:space="preserve">Oświadczam, że nie podlegam wykluczeniu z postępowania na podstawie </w:t>
      </w:r>
      <w:r w:rsidRPr="00484CAB">
        <w:rPr>
          <w:rFonts w:ascii="Arial" w:hAnsi="Arial" w:cs="Arial"/>
          <w:szCs w:val="24"/>
        </w:rPr>
        <w:br/>
        <w:t xml:space="preserve">art. 109 ust. 1 ustawy </w:t>
      </w:r>
      <w:proofErr w:type="spellStart"/>
      <w:r w:rsidRPr="00484CAB">
        <w:rPr>
          <w:rFonts w:ascii="Arial" w:hAnsi="Arial" w:cs="Arial"/>
          <w:szCs w:val="24"/>
        </w:rPr>
        <w:t>Pzp</w:t>
      </w:r>
      <w:proofErr w:type="spellEnd"/>
      <w:r w:rsidRPr="00484CAB">
        <w:rPr>
          <w:rFonts w:ascii="Arial" w:hAnsi="Arial" w:cs="Arial"/>
          <w:szCs w:val="24"/>
        </w:rPr>
        <w:t>, w zakresie:</w:t>
      </w:r>
    </w:p>
    <w:p w14:paraId="33E6C935" w14:textId="77777777" w:rsidR="00A5201C" w:rsidRPr="0012157F" w:rsidRDefault="00A5201C" w:rsidP="00A5201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7C1B9C4" w14:textId="77777777" w:rsidR="00A5201C" w:rsidRPr="00484CAB" w:rsidRDefault="00A5201C" w:rsidP="00A5201C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Art. 109 ust. 1 pkt 1</w:t>
      </w:r>
    </w:p>
    <w:p w14:paraId="1E0060EF" w14:textId="77777777" w:rsidR="00A5201C" w:rsidRPr="00484CAB" w:rsidRDefault="00A5201C" w:rsidP="00A5201C">
      <w:pPr>
        <w:spacing w:after="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0F93644E" w14:textId="77777777" w:rsidR="00A5201C" w:rsidRPr="00922A11" w:rsidRDefault="00A5201C" w:rsidP="00A5201C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8D3BC1A" w14:textId="77777777" w:rsidR="00EC4C37" w:rsidRDefault="00EC4C37" w:rsidP="00A5201C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14:paraId="441298D7" w14:textId="77777777" w:rsidR="00EC4C37" w:rsidRDefault="00EC4C37" w:rsidP="00A5201C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14:paraId="247BAFA6" w14:textId="4DE422A9" w:rsidR="00A5201C" w:rsidRPr="00484CAB" w:rsidRDefault="00A5201C" w:rsidP="00A5201C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lastRenderedPageBreak/>
        <w:t>Art. 109 ust. 1 pkt 4</w:t>
      </w:r>
    </w:p>
    <w:p w14:paraId="380E2655" w14:textId="77777777" w:rsidR="00A5201C" w:rsidRPr="00484CAB" w:rsidRDefault="00A5201C" w:rsidP="00A5201C">
      <w:pPr>
        <w:pStyle w:val="Nagwek2"/>
        <w:keepNext w:val="0"/>
        <w:keepLines w:val="0"/>
        <w:spacing w:before="0" w:line="276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484CAB">
        <w:rPr>
          <w:rFonts w:ascii="Arial" w:hAnsi="Arial" w:cs="Arial"/>
          <w:color w:val="auto"/>
          <w:sz w:val="22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11E1591B" w14:textId="77777777" w:rsidR="00A5201C" w:rsidRPr="00922A11" w:rsidRDefault="00A5201C" w:rsidP="00A5201C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D242C91" w14:textId="77777777" w:rsidR="00A5201C" w:rsidRPr="00484CAB" w:rsidRDefault="00A5201C" w:rsidP="00A5201C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Art. 109 ust. 1 pkt 5</w:t>
      </w:r>
    </w:p>
    <w:p w14:paraId="3FCE5C4A" w14:textId="77777777" w:rsidR="00A5201C" w:rsidRPr="00484CAB" w:rsidRDefault="00A5201C" w:rsidP="00A5201C">
      <w:pPr>
        <w:pStyle w:val="Nagwek2"/>
        <w:keepNext w:val="0"/>
        <w:keepLines w:val="0"/>
        <w:spacing w:before="0" w:line="276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484CAB">
        <w:rPr>
          <w:rFonts w:ascii="Arial" w:hAnsi="Arial" w:cs="Arial"/>
          <w:color w:val="auto"/>
          <w:sz w:val="22"/>
          <w:szCs w:val="24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dowodów.</w:t>
      </w:r>
    </w:p>
    <w:p w14:paraId="6AB763C3" w14:textId="77777777" w:rsidR="00A5201C" w:rsidRPr="00922A11" w:rsidRDefault="00A5201C" w:rsidP="00A5201C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187B2ABA" w14:textId="77777777" w:rsidR="00A5201C" w:rsidRPr="00484CAB" w:rsidRDefault="00A5201C" w:rsidP="00A5201C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Art. 109 ust. 1 pkt 7</w:t>
      </w:r>
    </w:p>
    <w:p w14:paraId="4822D0DA" w14:textId="77777777" w:rsidR="00A5201C" w:rsidRPr="00484CAB" w:rsidRDefault="00A5201C" w:rsidP="00A5201C">
      <w:pPr>
        <w:pStyle w:val="Nagwek2"/>
        <w:keepNext w:val="0"/>
        <w:keepLines w:val="0"/>
        <w:spacing w:before="0" w:line="276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484CAB">
        <w:rPr>
          <w:rFonts w:ascii="Arial" w:hAnsi="Arial" w:cs="Arial"/>
          <w:color w:val="auto"/>
          <w:sz w:val="22"/>
          <w:szCs w:val="24"/>
        </w:rPr>
        <w:t>Wykonawca,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7AB30645" w14:textId="77777777" w:rsidR="008D4DFB" w:rsidRPr="006B53D6" w:rsidRDefault="008D4DFB" w:rsidP="008D4DFB">
      <w:pPr>
        <w:spacing w:after="120"/>
        <w:rPr>
          <w:rFonts w:ascii="Arial" w:hAnsi="Arial" w:cs="Arial"/>
          <w:sz w:val="16"/>
          <w:szCs w:val="16"/>
        </w:rPr>
      </w:pPr>
    </w:p>
    <w:p w14:paraId="4104856B" w14:textId="77777777" w:rsidR="008D4DFB" w:rsidRPr="00484CAB" w:rsidRDefault="008D4DFB" w:rsidP="008D4DFB">
      <w:pPr>
        <w:spacing w:after="240" w:line="276" w:lineRule="auto"/>
        <w:jc w:val="both"/>
        <w:rPr>
          <w:rFonts w:ascii="Arial" w:hAnsi="Arial" w:cs="Arial"/>
        </w:rPr>
      </w:pPr>
      <w:r w:rsidRPr="00484CAB">
        <w:rPr>
          <w:rFonts w:ascii="Arial" w:hAnsi="Arial" w:cs="Arial"/>
          <w:szCs w:val="24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</w:t>
      </w:r>
      <w:r w:rsidRPr="00484CAB">
        <w:rPr>
          <w:rFonts w:ascii="Arial" w:hAnsi="Arial" w:cs="Arial"/>
        </w:rPr>
        <w:t>bezpieczeństwa narodowego (Dz. U. poz. 835)</w:t>
      </w:r>
      <w:r w:rsidRPr="00484CAB">
        <w:rPr>
          <w:rStyle w:val="Odwoanieprzypisudolnego"/>
          <w:rFonts w:ascii="Arial" w:hAnsi="Arial" w:cs="Arial"/>
        </w:rPr>
        <w:footnoteReference w:id="1"/>
      </w:r>
      <w:r w:rsidRPr="00484CAB">
        <w:rPr>
          <w:rFonts w:ascii="Arial" w:hAnsi="Arial" w:cs="Arial"/>
        </w:rPr>
        <w:t xml:space="preserve"> 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D4DFB" w:rsidRPr="00484CAB" w14:paraId="5CCFD4B3" w14:textId="77777777" w:rsidTr="00F35888">
        <w:tc>
          <w:tcPr>
            <w:tcW w:w="9072" w:type="dxa"/>
            <w:shd w:val="clear" w:color="auto" w:fill="D9D9D9"/>
          </w:tcPr>
          <w:p w14:paraId="657F398D" w14:textId="77777777" w:rsidR="008D4DFB" w:rsidRPr="00484CAB" w:rsidRDefault="008D4DFB" w:rsidP="00F35888">
            <w:pPr>
              <w:spacing w:before="120" w:after="120"/>
              <w:rPr>
                <w:rFonts w:ascii="Arial" w:hAnsi="Arial" w:cs="Arial"/>
              </w:rPr>
            </w:pPr>
            <w:r w:rsidRPr="00484CAB">
              <w:rPr>
                <w:rFonts w:ascii="Arial" w:hAnsi="Arial" w:cs="Arial"/>
                <w:b/>
              </w:rPr>
              <w:t>OŚWIADCZENIA DOTYCZĄCE WARUNKÓW UDZIAŁU W POSTĘPOWANIU</w:t>
            </w:r>
          </w:p>
        </w:tc>
      </w:tr>
    </w:tbl>
    <w:p w14:paraId="2C1FC83F" w14:textId="77777777" w:rsidR="008D4DFB" w:rsidRDefault="008D4DFB" w:rsidP="008D4DF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5A51DDF8" w14:textId="77777777" w:rsidR="008D4DFB" w:rsidRPr="00931595" w:rsidRDefault="008D4DFB" w:rsidP="008D4DFB">
      <w:pPr>
        <w:spacing w:after="120" w:line="360" w:lineRule="auto"/>
        <w:jc w:val="both"/>
        <w:rPr>
          <w:rFonts w:ascii="Arial" w:hAnsi="Arial" w:cs="Arial"/>
          <w:szCs w:val="24"/>
        </w:rPr>
      </w:pPr>
      <w:r w:rsidRPr="00931595">
        <w:rPr>
          <w:rFonts w:ascii="Arial" w:hAnsi="Arial" w:cs="Arial"/>
          <w:szCs w:val="24"/>
        </w:rPr>
        <w:t>Oświadczam, że spełniam, określone przez Zamawiającego w SWZ, warunki udziału w postępowaniu w następującym zakresie:</w:t>
      </w:r>
    </w:p>
    <w:p w14:paraId="11BD5F12" w14:textId="77777777" w:rsidR="008D4DFB" w:rsidRPr="00931595" w:rsidRDefault="008D4DFB" w:rsidP="008D4DFB">
      <w:pPr>
        <w:spacing w:after="120" w:line="360" w:lineRule="auto"/>
        <w:jc w:val="both"/>
        <w:rPr>
          <w:rFonts w:ascii="Arial" w:hAnsi="Arial" w:cs="Arial"/>
          <w:szCs w:val="24"/>
        </w:rPr>
      </w:pPr>
      <w:r w:rsidRPr="00931595">
        <w:rPr>
          <w:rFonts w:ascii="Arial" w:hAnsi="Arial" w:cs="Arial"/>
          <w:szCs w:val="24"/>
        </w:rPr>
        <w:t>…………………………………………………………………………………………..…………………………………………………..………………………</w:t>
      </w:r>
      <w:r>
        <w:rPr>
          <w:rFonts w:ascii="Arial" w:hAnsi="Arial" w:cs="Arial"/>
          <w:szCs w:val="24"/>
        </w:rPr>
        <w:t>……………….</w:t>
      </w:r>
      <w:r w:rsidRPr="00931595">
        <w:rPr>
          <w:rFonts w:ascii="Arial" w:hAnsi="Arial" w:cs="Arial"/>
          <w:szCs w:val="24"/>
        </w:rPr>
        <w:t>………………….................</w:t>
      </w:r>
    </w:p>
    <w:p w14:paraId="28F4DF33" w14:textId="77777777" w:rsidR="008D4DFB" w:rsidRPr="00484CAB" w:rsidRDefault="008D4DFB" w:rsidP="008D4DFB">
      <w:pPr>
        <w:spacing w:after="0" w:line="276" w:lineRule="auto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D4DFB" w:rsidRPr="00484CAB" w14:paraId="4E1B4556" w14:textId="77777777" w:rsidTr="00F35888">
        <w:tc>
          <w:tcPr>
            <w:tcW w:w="9072" w:type="dxa"/>
            <w:shd w:val="clear" w:color="auto" w:fill="D9D9D9"/>
          </w:tcPr>
          <w:p w14:paraId="55238111" w14:textId="77777777" w:rsidR="008D4DFB" w:rsidRPr="00484CAB" w:rsidRDefault="008D4DFB" w:rsidP="00F35888">
            <w:pPr>
              <w:spacing w:before="120" w:after="120"/>
              <w:rPr>
                <w:rFonts w:ascii="Arial" w:hAnsi="Arial" w:cs="Arial"/>
              </w:rPr>
            </w:pPr>
            <w:r w:rsidRPr="00484CAB">
              <w:rPr>
                <w:rFonts w:ascii="Arial" w:hAnsi="Arial" w:cs="Arial"/>
                <w:b/>
              </w:rPr>
              <w:t>OŚWIADCZENIE DOTYCZĄCE PODANYCH INFORMACJI</w:t>
            </w:r>
          </w:p>
        </w:tc>
      </w:tr>
    </w:tbl>
    <w:p w14:paraId="073FDE1F" w14:textId="77777777" w:rsidR="008D4DFB" w:rsidRPr="00484CAB" w:rsidRDefault="008D4DFB" w:rsidP="008D4DFB">
      <w:pPr>
        <w:spacing w:before="240" w:after="240" w:line="276" w:lineRule="auto"/>
        <w:jc w:val="both"/>
        <w:rPr>
          <w:rFonts w:ascii="Arial" w:hAnsi="Arial" w:cs="Arial"/>
        </w:rPr>
      </w:pPr>
      <w:r w:rsidRPr="00484CAB">
        <w:rPr>
          <w:rFonts w:ascii="Arial" w:hAnsi="Arial" w:cs="Arial"/>
        </w:rPr>
        <w:t>Oświadczam, że wszystkie informacje podane w powyższych oświadczeniach są aktualne i zgodne z prawdą oraz zostały przedstawione</w:t>
      </w:r>
      <w:r>
        <w:rPr>
          <w:rFonts w:ascii="Arial" w:hAnsi="Arial" w:cs="Arial"/>
        </w:rPr>
        <w:t xml:space="preserve"> </w:t>
      </w:r>
      <w:r w:rsidRPr="00484CAB">
        <w:rPr>
          <w:rFonts w:ascii="Arial" w:hAnsi="Arial" w:cs="Arial"/>
        </w:rPr>
        <w:t>z pełną świadomością konsekwencji wprowadzenia zamawiającego w błąd przy przedstawianiu informacji.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D4DFB" w:rsidRPr="00484CAB" w14:paraId="7B9A60F6" w14:textId="77777777" w:rsidTr="00F35888">
        <w:tc>
          <w:tcPr>
            <w:tcW w:w="9072" w:type="dxa"/>
            <w:shd w:val="clear" w:color="auto" w:fill="D9D9D9"/>
          </w:tcPr>
          <w:p w14:paraId="3838F1A0" w14:textId="77777777" w:rsidR="008D4DFB" w:rsidRPr="00484CAB" w:rsidRDefault="008D4DFB" w:rsidP="00F35888">
            <w:pPr>
              <w:spacing w:before="120" w:after="120"/>
              <w:rPr>
                <w:rFonts w:ascii="Arial" w:hAnsi="Arial" w:cs="Arial"/>
              </w:rPr>
            </w:pPr>
            <w:r w:rsidRPr="00484CAB">
              <w:rPr>
                <w:rFonts w:ascii="Arial" w:hAnsi="Arial" w:cs="Arial"/>
                <w:b/>
              </w:rPr>
              <w:lastRenderedPageBreak/>
              <w:t>INFORMACJA DOTYCZĄCA DOSTĘPU DO PODMIOTOWYCH ŚRODKÓW DOWODOWYCH</w:t>
            </w:r>
          </w:p>
        </w:tc>
      </w:tr>
    </w:tbl>
    <w:p w14:paraId="6C86B566" w14:textId="77777777" w:rsidR="008D4DFB" w:rsidRPr="00484CAB" w:rsidRDefault="008D4DFB" w:rsidP="008D4DFB">
      <w:pPr>
        <w:spacing w:after="0" w:line="360" w:lineRule="auto"/>
        <w:jc w:val="both"/>
        <w:rPr>
          <w:rFonts w:ascii="Arial" w:hAnsi="Arial" w:cs="Arial"/>
        </w:rPr>
      </w:pPr>
    </w:p>
    <w:p w14:paraId="06EA09F6" w14:textId="77777777" w:rsidR="008D4DFB" w:rsidRPr="00484CAB" w:rsidRDefault="008D4DFB" w:rsidP="008D4DFB">
      <w:pPr>
        <w:spacing w:after="0" w:line="360" w:lineRule="auto"/>
        <w:jc w:val="both"/>
        <w:rPr>
          <w:rFonts w:ascii="Arial" w:hAnsi="Arial" w:cs="Arial"/>
        </w:rPr>
      </w:pPr>
      <w:r w:rsidRPr="00484CAB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5B8CD83D" w14:textId="77777777" w:rsidR="008D4DFB" w:rsidRPr="00E426EB" w:rsidRDefault="008D4DFB" w:rsidP="008D4DF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5508D01" w14:textId="77777777" w:rsidR="008D4DFB" w:rsidRPr="00FF0EBB" w:rsidRDefault="008D4DFB" w:rsidP="008D4DF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3E3E27F8" w14:textId="77777777" w:rsidR="008D4DFB" w:rsidRPr="00E426EB" w:rsidRDefault="008D4DFB" w:rsidP="008D4DF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71902F4E" w14:textId="77777777" w:rsidR="008D4DFB" w:rsidRPr="00FF0EBB" w:rsidRDefault="008D4DFB" w:rsidP="008D4DF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4373B7D9" w14:textId="77777777" w:rsidR="008D4DFB" w:rsidRDefault="008D4DFB" w:rsidP="008D4DF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60EB0E" w14:textId="77777777" w:rsidR="008D4DFB" w:rsidRPr="0012157F" w:rsidRDefault="008D4DFB" w:rsidP="008D4DF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6264F28" w14:textId="77777777" w:rsidR="008D4DFB" w:rsidRDefault="008D4DFB" w:rsidP="008D4DF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26B7678E" w14:textId="77777777" w:rsidR="008D4DFB" w:rsidRPr="00484CAB" w:rsidRDefault="008D4DFB" w:rsidP="008D4DFB"/>
    <w:p w14:paraId="650C8B00" w14:textId="77777777" w:rsidR="00484F88" w:rsidRPr="008D4DFB" w:rsidRDefault="00484F88" w:rsidP="008D4DFB"/>
    <w:sectPr w:rsidR="00484F88" w:rsidRPr="008D4DFB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D4C7" w14:textId="77777777" w:rsidR="005B6F85" w:rsidRDefault="005B6F85" w:rsidP="0038231F">
      <w:pPr>
        <w:spacing w:after="0" w:line="240" w:lineRule="auto"/>
      </w:pPr>
      <w:r>
        <w:separator/>
      </w:r>
    </w:p>
  </w:endnote>
  <w:endnote w:type="continuationSeparator" w:id="0">
    <w:p w14:paraId="2BED41A8" w14:textId="77777777" w:rsidR="005B6F85" w:rsidRDefault="005B6F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63A3" w14:textId="77777777" w:rsidR="00A5201C" w:rsidRDefault="00A520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73CDB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D4DF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D4DF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2468F27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08304" w14:textId="77777777" w:rsidR="00A5201C" w:rsidRDefault="00A520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ADED" w14:textId="77777777" w:rsidR="005B6F85" w:rsidRDefault="005B6F85" w:rsidP="0038231F">
      <w:pPr>
        <w:spacing w:after="0" w:line="240" w:lineRule="auto"/>
      </w:pPr>
      <w:r>
        <w:separator/>
      </w:r>
    </w:p>
  </w:footnote>
  <w:footnote w:type="continuationSeparator" w:id="0">
    <w:p w14:paraId="778A0B96" w14:textId="77777777" w:rsidR="005B6F85" w:rsidRDefault="005B6F85" w:rsidP="0038231F">
      <w:pPr>
        <w:spacing w:after="0" w:line="240" w:lineRule="auto"/>
      </w:pPr>
      <w:r>
        <w:continuationSeparator/>
      </w:r>
    </w:p>
  </w:footnote>
  <w:footnote w:id="1">
    <w:p w14:paraId="3745E39A" w14:textId="77777777" w:rsidR="008D4DFB" w:rsidRPr="0011306C" w:rsidRDefault="008D4DFB" w:rsidP="008D4D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0F395102" w14:textId="77777777" w:rsidR="008D4DFB" w:rsidRDefault="008D4DFB" w:rsidP="008D4DF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E566D6" w14:textId="77777777" w:rsidR="008D4DFB" w:rsidRDefault="008D4DFB" w:rsidP="008D4DF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A6E08F" w14:textId="77777777" w:rsidR="008D4DFB" w:rsidRPr="0011306C" w:rsidRDefault="008D4DFB" w:rsidP="008D4DF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BEF34" w14:textId="77777777" w:rsidR="00A5201C" w:rsidRDefault="00A520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07E44" w14:textId="77777777" w:rsidR="00A5201C" w:rsidRDefault="00A520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B94C" w14:textId="77777777" w:rsidR="00A5201C" w:rsidRDefault="00A52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897498">
    <w:abstractNumId w:val="11"/>
  </w:num>
  <w:num w:numId="2" w16cid:durableId="1711497481">
    <w:abstractNumId w:val="0"/>
  </w:num>
  <w:num w:numId="3" w16cid:durableId="1585845997">
    <w:abstractNumId w:val="10"/>
  </w:num>
  <w:num w:numId="4" w16cid:durableId="866678013">
    <w:abstractNumId w:val="13"/>
  </w:num>
  <w:num w:numId="5" w16cid:durableId="1715085077">
    <w:abstractNumId w:val="12"/>
  </w:num>
  <w:num w:numId="6" w16cid:durableId="464154570">
    <w:abstractNumId w:val="9"/>
  </w:num>
  <w:num w:numId="7" w16cid:durableId="1884517522">
    <w:abstractNumId w:val="1"/>
  </w:num>
  <w:num w:numId="8" w16cid:durableId="1241016156">
    <w:abstractNumId w:val="6"/>
  </w:num>
  <w:num w:numId="9" w16cid:durableId="88698548">
    <w:abstractNumId w:val="4"/>
  </w:num>
  <w:num w:numId="10" w16cid:durableId="889809435">
    <w:abstractNumId w:val="7"/>
  </w:num>
  <w:num w:numId="11" w16cid:durableId="1560706967">
    <w:abstractNumId w:val="5"/>
  </w:num>
  <w:num w:numId="12" w16cid:durableId="342973399">
    <w:abstractNumId w:val="8"/>
  </w:num>
  <w:num w:numId="13" w16cid:durableId="209728566">
    <w:abstractNumId w:val="3"/>
  </w:num>
  <w:num w:numId="14" w16cid:durableId="888036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932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30C3B"/>
    <w:rsid w:val="00160A7A"/>
    <w:rsid w:val="0017030D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3AEC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658F5"/>
    <w:rsid w:val="003660FD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34752"/>
    <w:rsid w:val="005434B3"/>
    <w:rsid w:val="005552A6"/>
    <w:rsid w:val="005641F0"/>
    <w:rsid w:val="005B11F3"/>
    <w:rsid w:val="005B6F85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E10DF"/>
    <w:rsid w:val="006F003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041B"/>
    <w:rsid w:val="008C5709"/>
    <w:rsid w:val="008C6DF8"/>
    <w:rsid w:val="008D0487"/>
    <w:rsid w:val="008D33C8"/>
    <w:rsid w:val="008D4DFB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9D4815"/>
    <w:rsid w:val="00A15F7E"/>
    <w:rsid w:val="00A166B0"/>
    <w:rsid w:val="00A22DCF"/>
    <w:rsid w:val="00A24C2D"/>
    <w:rsid w:val="00A261A3"/>
    <w:rsid w:val="00A276E4"/>
    <w:rsid w:val="00A3062E"/>
    <w:rsid w:val="00A347DE"/>
    <w:rsid w:val="00A51DC2"/>
    <w:rsid w:val="00A5201C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A384B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36932"/>
    <w:rsid w:val="00D409DE"/>
    <w:rsid w:val="00D42C9B"/>
    <w:rsid w:val="00D531D5"/>
    <w:rsid w:val="00D7532C"/>
    <w:rsid w:val="00D762C5"/>
    <w:rsid w:val="00D804B8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A7FF6"/>
    <w:rsid w:val="00EB7CDE"/>
    <w:rsid w:val="00EC4C37"/>
    <w:rsid w:val="00EE1FBF"/>
    <w:rsid w:val="00EE40F5"/>
    <w:rsid w:val="00EF74CA"/>
    <w:rsid w:val="00F04280"/>
    <w:rsid w:val="00F318EC"/>
    <w:rsid w:val="00F35888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52544"/>
  <w15:docId w15:val="{AB1FDD92-7082-4EB3-9062-C7F6B237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D3A78-B346-42DA-82B0-739A31522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654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Ryś</dc:creator>
  <cp:keywords/>
  <cp:lastModifiedBy>Michał Ryś</cp:lastModifiedBy>
  <cp:revision>2</cp:revision>
  <cp:lastPrinted>2016-07-26T10:32:00Z</cp:lastPrinted>
  <dcterms:created xsi:type="dcterms:W3CDTF">2026-04-09T09:12:00Z</dcterms:created>
  <dcterms:modified xsi:type="dcterms:W3CDTF">2026-04-09T09:12:00Z</dcterms:modified>
</cp:coreProperties>
</file>